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2B3BFF6A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F91377" w:rsidRPr="00D16F26" w14:paraId="158964F8" w14:textId="77777777" w:rsidTr="00987406">
        <w:tc>
          <w:tcPr>
            <w:tcW w:w="1579" w:type="dxa"/>
            <w:vAlign w:val="center"/>
          </w:tcPr>
          <w:p w14:paraId="2A4FDCA9" w14:textId="77777777" w:rsidR="00F91377" w:rsidRPr="00316563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4D11C01" w14:textId="208CE762" w:rsidR="00F91377" w:rsidRPr="00316563" w:rsidRDefault="00F91377" w:rsidP="00535CC0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316563">
              <w:rPr>
                <w:rFonts w:cs="Arial"/>
                <w:sz w:val="18"/>
                <w:szCs w:val="18"/>
              </w:rPr>
              <w:t>Gesamtumsatz</w:t>
            </w:r>
          </w:p>
        </w:tc>
        <w:tc>
          <w:tcPr>
            <w:tcW w:w="1290" w:type="dxa"/>
            <w:vAlign w:val="center"/>
          </w:tcPr>
          <w:p w14:paraId="752C3FAE" w14:textId="77777777" w:rsidR="00F91377" w:rsidRPr="0031656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31656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3D93F6F0" w14:textId="77777777" w:rsidR="00F91377" w:rsidRPr="0031656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31656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7075316C" w14:textId="5CF38187" w:rsidR="00F91377" w:rsidRPr="00316563" w:rsidRDefault="00863C8D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316563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5AF5ED13" w14:textId="77777777" w:rsidR="00F91377" w:rsidRPr="0031656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316563">
              <w:rPr>
                <w:rFonts w:cs="Arial"/>
                <w:sz w:val="18"/>
                <w:szCs w:val="18"/>
              </w:rPr>
              <w:t>X</w:t>
            </w:r>
          </w:p>
          <w:p w14:paraId="2794E106" w14:textId="77777777" w:rsidR="00F91377" w:rsidRPr="0031656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316563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53B51D9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64F96AD4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5D1EF9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5D1EF9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2BCA96F" w14:textId="77777777" w:rsidR="00316563" w:rsidRPr="00316563" w:rsidRDefault="00BE6CFF" w:rsidP="00121FFC">
      <w:pPr>
        <w:pStyle w:val="berschrift1"/>
        <w:numPr>
          <w:ilvl w:val="0"/>
          <w:numId w:val="3"/>
        </w:numPr>
        <w:spacing w:before="180" w:after="180"/>
        <w:ind w:left="851" w:hanging="851"/>
        <w:jc w:val="both"/>
        <w:rPr>
          <w:rFonts w:eastAsia="Times New Roman" w:cs="Arial"/>
          <w:b w:val="0"/>
          <w:bCs w:val="0"/>
          <w:sz w:val="22"/>
          <w:szCs w:val="20"/>
          <w:lang w:eastAsia="de-DE"/>
        </w:rPr>
      </w:pPr>
      <w:bookmarkStart w:id="6" w:name="_Toc503255181"/>
      <w:r w:rsidRPr="00316563">
        <w:rPr>
          <w:szCs w:val="26"/>
        </w:rPr>
        <w:t xml:space="preserve">Eigenerklärung: </w:t>
      </w:r>
      <w:bookmarkStart w:id="7" w:name="_Hlk182910367"/>
      <w:r w:rsidR="0056557E" w:rsidRPr="00316563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58453986" w:rsidR="003204AF" w:rsidRPr="00316563" w:rsidRDefault="003204AF" w:rsidP="00316563">
      <w:pPr>
        <w:pStyle w:val="berschrift1"/>
        <w:spacing w:before="180" w:after="180"/>
        <w:jc w:val="both"/>
        <w:rPr>
          <w:rFonts w:eastAsia="Times New Roman" w:cs="Arial"/>
          <w:b w:val="0"/>
          <w:bCs w:val="0"/>
          <w:sz w:val="22"/>
          <w:szCs w:val="20"/>
          <w:lang w:eastAsia="de-DE"/>
        </w:rPr>
      </w:pPr>
      <w:r w:rsidRPr="00316563">
        <w:rPr>
          <w:rFonts w:eastAsia="Times New Roman" w:cs="Arial"/>
          <w:b w:val="0"/>
          <w:bCs w:val="0"/>
          <w:sz w:val="22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6563">
        <w:rPr>
          <w:rFonts w:eastAsia="Times New Roman" w:cs="Arial"/>
          <w:b w:val="0"/>
          <w:bCs w:val="0"/>
          <w:sz w:val="22"/>
          <w:szCs w:val="20"/>
          <w:lang w:eastAsia="de-DE"/>
        </w:rPr>
        <w:instrText xml:space="preserve"> FORMCHECKBOX </w:instrText>
      </w:r>
      <w:r w:rsidRPr="00316563">
        <w:rPr>
          <w:rFonts w:eastAsia="Times New Roman" w:cs="Arial"/>
          <w:b w:val="0"/>
          <w:bCs w:val="0"/>
          <w:sz w:val="22"/>
          <w:szCs w:val="20"/>
          <w:lang w:eastAsia="de-DE"/>
        </w:rPr>
      </w:r>
      <w:r w:rsidRPr="00316563">
        <w:rPr>
          <w:rFonts w:eastAsia="Times New Roman" w:cs="Arial"/>
          <w:b w:val="0"/>
          <w:bCs w:val="0"/>
          <w:sz w:val="22"/>
          <w:szCs w:val="20"/>
          <w:lang w:eastAsia="de-DE"/>
        </w:rPr>
        <w:fldChar w:fldCharType="separate"/>
      </w:r>
      <w:r w:rsidRPr="00316563">
        <w:rPr>
          <w:rFonts w:eastAsia="Times New Roman" w:cs="Arial"/>
          <w:b w:val="0"/>
          <w:bCs w:val="0"/>
          <w:sz w:val="22"/>
          <w:szCs w:val="20"/>
          <w:lang w:eastAsia="de-DE"/>
        </w:rPr>
        <w:fldChar w:fldCharType="end"/>
      </w:r>
      <w:r w:rsidRPr="00316563">
        <w:rPr>
          <w:rFonts w:eastAsia="Times New Roman" w:cs="Arial"/>
          <w:b w:val="0"/>
          <w:bCs w:val="0"/>
          <w:sz w:val="22"/>
          <w:szCs w:val="20"/>
          <w:lang w:eastAsia="de-DE"/>
        </w:rPr>
        <w:tab/>
        <w:t>Ich erkläre / wir erklären, dass keiner der Ausschlussgründe der §§ </w:t>
      </w:r>
      <w:hyperlink r:id="rId14" w:history="1">
        <w:r w:rsidRPr="00316563">
          <w:rPr>
            <w:sz w:val="22"/>
            <w:lang w:eastAsia="de-DE"/>
          </w:rPr>
          <w:t>123</w:t>
        </w:r>
      </w:hyperlink>
      <w:r w:rsidRPr="00316563">
        <w:rPr>
          <w:rFonts w:eastAsia="Times New Roman" w:cs="Arial"/>
          <w:b w:val="0"/>
          <w:bCs w:val="0"/>
          <w:sz w:val="22"/>
          <w:szCs w:val="20"/>
          <w:lang w:eastAsia="de-DE"/>
        </w:rPr>
        <w:t xml:space="preserve">, </w:t>
      </w:r>
      <w:hyperlink r:id="rId15" w:history="1">
        <w:r w:rsidRPr="00316563">
          <w:rPr>
            <w:sz w:val="22"/>
            <w:lang w:eastAsia="de-DE"/>
          </w:rPr>
          <w:t>124</w:t>
        </w:r>
      </w:hyperlink>
      <w:r w:rsidRPr="00316563">
        <w:rPr>
          <w:rFonts w:eastAsia="Times New Roman" w:cs="Arial"/>
          <w:b w:val="0"/>
          <w:bCs w:val="0"/>
          <w:sz w:val="22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16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7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92CCC91" w14:textId="77777777" w:rsidR="00316563" w:rsidRDefault="003204AF" w:rsidP="00316563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44CFF668" w:rsidR="00462319" w:rsidRPr="0062143A" w:rsidRDefault="00462319" w:rsidP="00316563">
      <w:pPr>
        <w:spacing w:before="180" w:after="180"/>
        <w:ind w:left="851" w:hanging="851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19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lastRenderedPageBreak/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0526CA5B" w14:textId="05911854" w:rsidR="002D5BF6" w:rsidRPr="003500E2" w:rsidRDefault="00AB14AB" w:rsidP="00AB14AB">
            <w:pPr>
              <w:spacing w:before="180" w:after="180"/>
              <w:jc w:val="both"/>
              <w:rPr>
                <w:b/>
              </w:rPr>
            </w:pPr>
            <w:r w:rsidRPr="00AB14AB">
              <w:t>Gefordert ist die Eigenerklärung spätestens zum Zeitpunkt der Auftragserteilung eine im</w:t>
            </w:r>
            <w:r>
              <w:t xml:space="preserve"> R</w:t>
            </w:r>
            <w:r w:rsidRPr="00AB14AB">
              <w:t>ahmen und Umfang marktübliche und mit Blick auf die mit der Leistungserbringung verbundenen Risiken angemessene Haftpflichtversicherung abzuschließen und während der gesamten Vertragslaufzeit aufrechtzuerhalten. Auf gesonderte Aufforderung des AG werde(n) ich / wir unverzüglich eine entsprechende Bescheinigung vorlegen. (= Mindestanforderung</w:t>
            </w:r>
          </w:p>
        </w:tc>
      </w:tr>
    </w:tbl>
    <w:bookmarkStart w:id="14" w:name="_Hlk171073301"/>
    <w:p w14:paraId="5521B5F1" w14:textId="77BFD4D6" w:rsidR="002D5BF6" w:rsidRDefault="002D5BF6" w:rsidP="00316563">
      <w:pPr>
        <w:spacing w:before="260" w:after="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09044E97" w14:textId="14F0696E" w:rsidR="00F91377" w:rsidRPr="00115DC2" w:rsidRDefault="00F91377" w:rsidP="00316563">
      <w:pPr>
        <w:pStyle w:val="berschrift1"/>
        <w:numPr>
          <w:ilvl w:val="0"/>
          <w:numId w:val="11"/>
        </w:numPr>
        <w:spacing w:after="0"/>
        <w:ind w:left="567"/>
        <w:jc w:val="both"/>
      </w:pPr>
      <w:bookmarkStart w:id="15" w:name="_Toc480449210"/>
      <w:bookmarkStart w:id="16" w:name="_Toc503255188"/>
      <w:r w:rsidRPr="00115DC2">
        <w:t>Ei</w:t>
      </w:r>
      <w:r w:rsidR="00316563">
        <w:t>g</w:t>
      </w:r>
      <w:r w:rsidRPr="00115DC2">
        <w:t>enerklärung Gesamtumsatz (in Euro netto) der letzten drei abgeschlossenen Geschäftsjahre</w:t>
      </w:r>
    </w:p>
    <w:p w14:paraId="29A62D52" w14:textId="458BDCDB" w:rsidR="00F91377" w:rsidRPr="006F1857" w:rsidRDefault="00F91377" w:rsidP="00F91377">
      <w:pPr>
        <w:spacing w:before="180" w:after="180"/>
        <w:jc w:val="both"/>
        <w:rPr>
          <w:rFonts w:cs="Arial"/>
          <w:bCs/>
          <w:highlight w:val="yellow"/>
        </w:rPr>
      </w:pPr>
      <w:r w:rsidRPr="00827734">
        <w:rPr>
          <w:bCs/>
        </w:rPr>
        <w:t xml:space="preserve">Bitte geben Sie den Gesamtjahresumsatz der letzten drei abgeschlossenen Geschäftsjahre </w:t>
      </w:r>
      <w:r w:rsidRPr="006F1857">
        <w:rPr>
          <w:rFonts w:cs="Arial"/>
          <w:bCs/>
        </w:rPr>
        <w:t>an.</w:t>
      </w:r>
      <w:r w:rsidR="00316563">
        <w:rPr>
          <w:rFonts w:cs="Arial"/>
          <w:bCs/>
        </w:rPr>
        <w:t xml:space="preserve"> </w:t>
      </w:r>
      <w:r w:rsidRPr="006F1857">
        <w:rPr>
          <w:rFonts w:eastAsia="Times New Roman" w:cs="Arial"/>
          <w:szCs w:val="20"/>
          <w:lang w:eastAsia="de-DE"/>
        </w:rPr>
        <w:t xml:space="preserve">Es wird ein </w:t>
      </w:r>
      <w:r w:rsidR="00862AAB" w:rsidRPr="006F1857">
        <w:rPr>
          <w:rFonts w:eastAsia="Times New Roman" w:cs="Arial"/>
          <w:szCs w:val="20"/>
          <w:lang w:eastAsia="de-DE"/>
        </w:rPr>
        <w:t>U</w:t>
      </w:r>
      <w:r w:rsidRPr="006F1857">
        <w:rPr>
          <w:rFonts w:eastAsia="Times New Roman" w:cs="Arial"/>
          <w:szCs w:val="20"/>
          <w:lang w:eastAsia="de-DE"/>
        </w:rPr>
        <w:t>msatz in Höhe von mindestens</w:t>
      </w:r>
      <w:r w:rsidR="00FF4763" w:rsidRPr="006F1857">
        <w:rPr>
          <w:rFonts w:eastAsia="Times New Roman" w:cs="Arial"/>
          <w:szCs w:val="20"/>
          <w:lang w:eastAsia="de-DE"/>
        </w:rPr>
        <w:t xml:space="preserve"> </w:t>
      </w:r>
      <w:r w:rsidR="00FF4763" w:rsidRPr="00810F8F">
        <w:rPr>
          <w:rFonts w:eastAsia="Times New Roman" w:cs="Arial"/>
          <w:b/>
          <w:bCs/>
          <w:szCs w:val="20"/>
          <w:lang w:eastAsia="de-DE"/>
        </w:rPr>
        <w:t>400.000</w:t>
      </w:r>
      <w:r w:rsidR="00810F8F">
        <w:rPr>
          <w:rFonts w:eastAsia="Times New Roman" w:cs="Arial"/>
          <w:szCs w:val="20"/>
          <w:lang w:eastAsia="de-DE"/>
        </w:rPr>
        <w:t xml:space="preserve"> </w:t>
      </w:r>
      <w:r w:rsidRPr="006F1857">
        <w:rPr>
          <w:rFonts w:eastAsia="Times New Roman" w:cs="Arial"/>
          <w:szCs w:val="20"/>
          <w:lang w:eastAsia="de-DE"/>
        </w:rPr>
        <w:t xml:space="preserve">EUR im Durchschnitt der letzten drei abgeschlossenen Geschäftsjahre gefordert (= </w:t>
      </w:r>
      <w:r w:rsidRPr="006F1857">
        <w:rPr>
          <w:rFonts w:eastAsia="Times New Roman" w:cs="Arial"/>
          <w:b/>
          <w:color w:val="FF0000"/>
          <w:szCs w:val="20"/>
          <w:lang w:eastAsia="de-DE"/>
        </w:rPr>
        <w:t>Mindestanforderung</w:t>
      </w:r>
      <w:r w:rsidRPr="006F1857">
        <w:rPr>
          <w:rFonts w:eastAsia="Times New Roman" w:cs="Arial"/>
          <w:szCs w:val="20"/>
          <w:lang w:eastAsia="de-DE"/>
        </w:rPr>
        <w:t>).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F91377" w14:paraId="58339951" w14:textId="77777777" w:rsidTr="00535CC0">
        <w:tc>
          <w:tcPr>
            <w:tcW w:w="4536" w:type="dxa"/>
            <w:vAlign w:val="center"/>
          </w:tcPr>
          <w:p w14:paraId="672561E0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lastRenderedPageBreak/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028CC55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  <w:tr w:rsidR="00F91377" w:rsidRPr="00F91377" w14:paraId="02694476" w14:textId="77777777" w:rsidTr="00535CC0">
        <w:tc>
          <w:tcPr>
            <w:tcW w:w="4536" w:type="dxa"/>
          </w:tcPr>
          <w:p w14:paraId="4E8D9A5B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9677E69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  <w:tr w:rsidR="00F91377" w:rsidRPr="00F91377" w14:paraId="47329EDB" w14:textId="77777777" w:rsidTr="00535CC0">
        <w:tc>
          <w:tcPr>
            <w:tcW w:w="4536" w:type="dxa"/>
          </w:tcPr>
          <w:p w14:paraId="1B740CD4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E1CF011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</w:tbl>
    <w:p w14:paraId="30D76210" w14:textId="4239FC2B" w:rsidR="00C56688" w:rsidRDefault="00F91377" w:rsidP="00810F8F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  <w:r w:rsidRPr="00B01A04">
        <w:rPr>
          <w:bCs/>
          <w:i/>
        </w:rPr>
        <w:t>[Bitte ergänzen Sie die Jahreszahl entsprechend, da Geschäftsjahr und Kalenderjahr ggf. voneinander abweichen]</w:t>
      </w:r>
      <w:bookmarkEnd w:id="15"/>
      <w:bookmarkEnd w:id="16"/>
    </w:p>
    <w:sectPr w:rsidR="00C56688" w:rsidSect="00212BD3"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F86F4" w14:textId="77777777" w:rsidR="00936F6B" w:rsidRDefault="00936F6B" w:rsidP="003D338A">
      <w:pPr>
        <w:spacing w:after="0"/>
      </w:pPr>
      <w:r>
        <w:separator/>
      </w:r>
    </w:p>
  </w:endnote>
  <w:endnote w:type="continuationSeparator" w:id="0">
    <w:p w14:paraId="4CFAB5F8" w14:textId="77777777" w:rsidR="00936F6B" w:rsidRDefault="00936F6B" w:rsidP="003D338A">
      <w:pPr>
        <w:spacing w:after="0"/>
      </w:pPr>
      <w:r>
        <w:continuationSeparator/>
      </w:r>
    </w:p>
  </w:endnote>
  <w:endnote w:type="continuationNotice" w:id="1">
    <w:p w14:paraId="7FA80F91" w14:textId="77777777" w:rsidR="00936F6B" w:rsidRDefault="00936F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11EDA" w14:textId="77777777" w:rsidR="00936F6B" w:rsidRDefault="00936F6B" w:rsidP="003D338A">
      <w:pPr>
        <w:spacing w:after="0"/>
      </w:pPr>
      <w:r>
        <w:separator/>
      </w:r>
    </w:p>
  </w:footnote>
  <w:footnote w:type="continuationSeparator" w:id="0">
    <w:p w14:paraId="72C51B87" w14:textId="77777777" w:rsidR="00936F6B" w:rsidRDefault="00936F6B" w:rsidP="003D338A">
      <w:pPr>
        <w:spacing w:after="0"/>
      </w:pPr>
      <w:r>
        <w:continuationSeparator/>
      </w:r>
    </w:p>
  </w:footnote>
  <w:footnote w:type="continuationNotice" w:id="1">
    <w:p w14:paraId="294BBF47" w14:textId="77777777" w:rsidR="00936F6B" w:rsidRDefault="00936F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76583314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22547143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140BF6">
      <w:rPr>
        <w:rFonts w:eastAsia="Times New Roman" w:cs="Arial"/>
        <w:color w:val="004994"/>
        <w:spacing w:val="5"/>
        <w:kern w:val="28"/>
      </w:rPr>
      <w:t>Support Spring LTS</w:t>
    </w:r>
    <w:r w:rsidR="007E3A62">
      <w:rPr>
        <w:rFonts w:eastAsia="Times New Roman" w:cs="Arial"/>
        <w:color w:val="004994"/>
        <w:spacing w:val="5"/>
        <w:kern w:val="28"/>
      </w:rPr>
      <w:t xml:space="preserve"> (</w:t>
    </w:r>
    <w:r w:rsidR="00140BF6">
      <w:rPr>
        <w:rFonts w:eastAsia="Times New Roman" w:cs="Arial"/>
        <w:color w:val="004994"/>
        <w:spacing w:val="5"/>
        <w:kern w:val="28"/>
      </w:rPr>
      <w:t>26_ITD_011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120290800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244CA5" id="Abstand 1" o:spid="_x0000_s1026" style="position:absolute;margin-left:127.6pt;margin-top:0;width:28.35pt;height:12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EtdYPSI4v828iaJWUcLecGOTPELEY0981gIX5InaLEuH1gauCMTem1VIibSoXr17NJPCABKCu2/1wvmVJvLGw==" w:salt="Y5VST2Ng7vIgRqd13/Wxe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546BC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09EF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0BF6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15606"/>
    <w:rsid w:val="00226BF1"/>
    <w:rsid w:val="00233E30"/>
    <w:rsid w:val="002348FB"/>
    <w:rsid w:val="00237F33"/>
    <w:rsid w:val="0025726C"/>
    <w:rsid w:val="0026029E"/>
    <w:rsid w:val="00262E1D"/>
    <w:rsid w:val="002731AB"/>
    <w:rsid w:val="002750EE"/>
    <w:rsid w:val="002805DC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563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1EF9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375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1857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0F8F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6B4F"/>
    <w:rsid w:val="008E7A0C"/>
    <w:rsid w:val="008F2146"/>
    <w:rsid w:val="00904169"/>
    <w:rsid w:val="00907C58"/>
    <w:rsid w:val="009124C7"/>
    <w:rsid w:val="00912602"/>
    <w:rsid w:val="0091355A"/>
    <w:rsid w:val="00917B48"/>
    <w:rsid w:val="00921EE0"/>
    <w:rsid w:val="00924241"/>
    <w:rsid w:val="009271C5"/>
    <w:rsid w:val="00930450"/>
    <w:rsid w:val="00931A59"/>
    <w:rsid w:val="0093220D"/>
    <w:rsid w:val="009345FF"/>
    <w:rsid w:val="00936F6B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198"/>
    <w:rsid w:val="00A41756"/>
    <w:rsid w:val="00A45A78"/>
    <w:rsid w:val="00A45B00"/>
    <w:rsid w:val="00A45D2C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14AB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071DC"/>
    <w:rsid w:val="00C12C41"/>
    <w:rsid w:val="00C133E3"/>
    <w:rsid w:val="00C142FD"/>
    <w:rsid w:val="00C14F2B"/>
    <w:rsid w:val="00C17BEC"/>
    <w:rsid w:val="00C22044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446C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0A05"/>
    <w:rsid w:val="00FE1D95"/>
    <w:rsid w:val="00FE3326"/>
    <w:rsid w:val="00FE4200"/>
    <w:rsid w:val="00FE4C6E"/>
    <w:rsid w:val="00FE56D0"/>
    <w:rsid w:val="00FE6D86"/>
    <w:rsid w:val="00FF2BAA"/>
    <w:rsid w:val="00FF4763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5.htm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hyperlink" Target="https://www.gesetze-im-internet.de/gwb/__124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esetze-im-internet.de/gwb/__123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gesetze-im-internet.de/gwb/__124.html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8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esetze-im-internet.de/gwb/__123.html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1C9884F9D09E45A17A8ED335345085" ma:contentTypeVersion="3" ma:contentTypeDescription="Ein neues Dokument erstellen." ma:contentTypeScope="" ma:versionID="d715d7efca78db93d87000113674b6e9">
  <xsd:schema xmlns:xsd="http://www.w3.org/2001/XMLSchema" xmlns:xs="http://www.w3.org/2001/XMLSchema" xmlns:p="http://schemas.microsoft.com/office/2006/metadata/properties" xmlns:ns2="6bb66255-2258-4280-af8a-c44e448938f2" targetNamespace="http://schemas.microsoft.com/office/2006/metadata/properties" ma:root="true" ma:fieldsID="f70e8a3ee3afcca0fe8fe2d67fc73ea1" ns2:_="">
    <xsd:import namespace="6bb66255-2258-4280-af8a-c44e448938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66255-2258-4280-af8a-c44e44893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40D710-C5C5-43CA-81D8-A90780A94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66255-2258-4280-af8a-c44e448938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8</Pages>
  <Words>1501</Words>
  <Characters>9458</Characters>
  <Application>Microsoft Office Word</Application>
  <DocSecurity>0</DocSecurity>
  <Lines>78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Mosebach, Katharina</cp:lastModifiedBy>
  <cp:revision>3</cp:revision>
  <cp:lastPrinted>2011-09-03T20:20:00Z</cp:lastPrinted>
  <dcterms:created xsi:type="dcterms:W3CDTF">2026-06-24T09:06:00Z</dcterms:created>
  <dcterms:modified xsi:type="dcterms:W3CDTF">2026-06-24T09:07:00Z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0x010100551C9884F9D09E45A17A8ED335345085</vt:lpwstr>
  </property>
</Properties>
</file>